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AD8CB" w14:textId="77777777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CHAT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80BD7BC" w14:textId="737DD849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Bugthorpe.</w:t>
      </w:r>
    </w:p>
    <w:p w14:paraId="39602808" w14:textId="77777777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EC817D" w14:textId="77777777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30764B" w14:textId="77777777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Carmelites in York by</w:t>
      </w:r>
    </w:p>
    <w:p w14:paraId="32370BF0" w14:textId="77777777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04D1D739" w14:textId="77777777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p.99)</w:t>
      </w:r>
    </w:p>
    <w:p w14:paraId="013A61CE" w14:textId="77777777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6C2E0" w14:textId="77777777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2ED734" w14:textId="77777777" w:rsidR="003D22BD" w:rsidRDefault="003D22BD" w:rsidP="003D22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2021</w:t>
      </w:r>
    </w:p>
    <w:p w14:paraId="34A97B3F" w14:textId="2302C44D" w:rsidR="00BA00AB" w:rsidRPr="003D22B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D22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F0093" w14:textId="77777777" w:rsidR="003D22BD" w:rsidRDefault="003D22BD" w:rsidP="009139A6">
      <w:r>
        <w:separator/>
      </w:r>
    </w:p>
  </w:endnote>
  <w:endnote w:type="continuationSeparator" w:id="0">
    <w:p w14:paraId="1152A76D" w14:textId="77777777" w:rsidR="003D22BD" w:rsidRDefault="003D22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7E5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31B0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AAD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9E844" w14:textId="77777777" w:rsidR="003D22BD" w:rsidRDefault="003D22BD" w:rsidP="009139A6">
      <w:r>
        <w:separator/>
      </w:r>
    </w:p>
  </w:footnote>
  <w:footnote w:type="continuationSeparator" w:id="0">
    <w:p w14:paraId="64979163" w14:textId="77777777" w:rsidR="003D22BD" w:rsidRDefault="003D22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29B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A43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46A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2BD"/>
    <w:rsid w:val="000666E0"/>
    <w:rsid w:val="002510B7"/>
    <w:rsid w:val="003D22BD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FF0B6"/>
  <w15:chartTrackingRefBased/>
  <w15:docId w15:val="{545BDFF0-8019-4B1B-B15C-F857682FF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2021-04-09T14:57:00Z</dcterms:created>
  <dcterms:modified xsi:type="dcterms:W3CDTF">2021-04-09T14:58:00Z</dcterms:modified>
</cp:coreProperties>
</file>